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0B61D4" w:rsidP="000B61D4" w:rsidRDefault="000B61D4" w14:paraId="918810e" w14:textId="918810e">
      <w:pPr>
        <w15:collapsed w:val="false"/>
      </w:pPr>
      <w:bookmarkStart w:name="_GoBack" w:id="0"/>
      <w:bookmarkEnd w:id="0"/>
    </w:p>
    <w:p w:rsidRPr="00C17D99" w:rsidR="000B61D4" w:rsidP="000B61D4" w:rsidRDefault="000B61D4">
      <w:r w:rsidRPr="00C17D99">
        <w:t>REPUBLIKA HRVATSKA</w:t>
      </w:r>
    </w:p>
    <w:p w:rsidRPr="00C17D99" w:rsidR="000B61D4" w:rsidP="000B61D4" w:rsidRDefault="000B61D4">
      <w:r w:rsidRPr="00C17D99">
        <w:t>TRGOVAČKI SUD U ZAGREBU</w:t>
      </w:r>
    </w:p>
    <w:p w:rsidRPr="00C17D99" w:rsidR="000B61D4" w:rsidP="000B61D4" w:rsidRDefault="000B61D4">
      <w:r w:rsidRPr="00C17D99">
        <w:t xml:space="preserve">Zagreb, </w:t>
      </w:r>
      <w:proofErr w:type="spellStart"/>
      <w:r w:rsidRPr="00C17D99">
        <w:t>Amruševa</w:t>
      </w:r>
      <w:proofErr w:type="spellEnd"/>
      <w:r w:rsidRPr="00C17D99">
        <w:t xml:space="preserve"> 2/II   </w:t>
      </w:r>
      <w:r w:rsidRPr="00C17D99" w:rsidR="00EA2285">
        <w:t xml:space="preserve">                                                               </w:t>
      </w:r>
      <w:r w:rsidRPr="00C17D99" w:rsidR="0078629E">
        <w:t xml:space="preserve"> </w:t>
      </w:r>
      <w:r w:rsidRPr="00C17D99" w:rsidR="00B32D57">
        <w:t xml:space="preserve">                     </w:t>
      </w:r>
      <w:r w:rsidRPr="00C17D99" w:rsidR="009E7FDA">
        <w:t xml:space="preserve"> </w:t>
      </w:r>
      <w:proofErr w:type="spellStart"/>
      <w:r w:rsidR="00C17D99">
        <w:t>46</w:t>
      </w:r>
      <w:proofErr w:type="spellEnd"/>
      <w:r w:rsidR="00C17D99">
        <w:t>. St-</w:t>
      </w:r>
      <w:proofErr w:type="spellStart"/>
      <w:r w:rsidR="00C17D99">
        <w:t>4712</w:t>
      </w:r>
      <w:proofErr w:type="spellEnd"/>
      <w:r w:rsidR="00C17D99">
        <w:t>/</w:t>
      </w:r>
      <w:proofErr w:type="spellStart"/>
      <w:r w:rsidR="00C17D99">
        <w:t>16</w:t>
      </w:r>
      <w:proofErr w:type="spellEnd"/>
    </w:p>
    <w:p w:rsidRPr="00C17D99" w:rsidR="000B61D4" w:rsidP="000B61D4" w:rsidRDefault="000B61D4"/>
    <w:p w:rsidRPr="00C17D99" w:rsidR="000B61D4" w:rsidP="00EA2285" w:rsidRDefault="000B61D4">
      <w:pPr>
        <w:jc w:val="center"/>
      </w:pPr>
      <w:r w:rsidRPr="00C17D99">
        <w:t>Z A P I S N I K</w:t>
      </w:r>
    </w:p>
    <w:p w:rsidRPr="00C17D99" w:rsidR="000B61D4" w:rsidP="00EA2285" w:rsidRDefault="00EA2285">
      <w:pPr>
        <w:jc w:val="center"/>
      </w:pPr>
      <w:r w:rsidRPr="00C17D99">
        <w:t xml:space="preserve">SA </w:t>
      </w:r>
      <w:r w:rsidRPr="00C17D99" w:rsidR="000B61D4">
        <w:t>SKUPŠTINE VJEROVNIKA</w:t>
      </w:r>
    </w:p>
    <w:p w:rsidRPr="00C17D99" w:rsidR="000B61D4" w:rsidP="000B61D4" w:rsidRDefault="000B61D4"/>
    <w:p w:rsidRPr="00C17D99" w:rsidR="000B61D4" w:rsidP="000B61D4" w:rsidRDefault="000B61D4"/>
    <w:p w:rsidRPr="00C17D99" w:rsidR="000B61D4" w:rsidP="00EA2285" w:rsidRDefault="00B32D57">
      <w:pPr>
        <w:jc w:val="both"/>
      </w:pPr>
      <w:r w:rsidRPr="00C17D99">
        <w:t>održane</w:t>
      </w:r>
      <w:r w:rsidRPr="00C17D99" w:rsidR="006A5894">
        <w:t xml:space="preserve"> dana </w:t>
      </w:r>
      <w:proofErr w:type="spellStart"/>
      <w:r w:rsidR="009D27AA">
        <w:t>19</w:t>
      </w:r>
      <w:proofErr w:type="spellEnd"/>
      <w:r w:rsidR="009D27AA">
        <w:t xml:space="preserve">. prosinca </w:t>
      </w:r>
      <w:proofErr w:type="spellStart"/>
      <w:r w:rsidR="009D27AA">
        <w:t>2019</w:t>
      </w:r>
      <w:proofErr w:type="spellEnd"/>
      <w:r w:rsidR="009D27AA">
        <w:t xml:space="preserve">. u </w:t>
      </w:r>
      <w:proofErr w:type="spellStart"/>
      <w:r w:rsidR="009D27AA">
        <w:t>10</w:t>
      </w:r>
      <w:proofErr w:type="spellEnd"/>
      <w:r w:rsidR="009D27AA">
        <w:t>,</w:t>
      </w:r>
      <w:proofErr w:type="spellStart"/>
      <w:r w:rsidR="00C17D99">
        <w:t>4</w:t>
      </w:r>
      <w:r w:rsidRPr="00C17D99" w:rsidR="003205C3">
        <w:t>0</w:t>
      </w:r>
      <w:proofErr w:type="spellEnd"/>
      <w:r w:rsidRPr="00C17D99" w:rsidR="000B61D4">
        <w:t xml:space="preserve"> sati u Trgovačkom sudu </w:t>
      </w:r>
      <w:r w:rsidRPr="00C17D99" w:rsidR="006A5894">
        <w:t xml:space="preserve">u Zagrebu, Petrinjska 8, soba </w:t>
      </w:r>
      <w:proofErr w:type="spellStart"/>
      <w:r w:rsidRPr="00C17D99" w:rsidR="006A5894">
        <w:t>84</w:t>
      </w:r>
      <w:proofErr w:type="spellEnd"/>
      <w:r w:rsidRPr="00C17D99" w:rsidR="000B61D4">
        <w:t>/II, u stečajnom p</w:t>
      </w:r>
      <w:r w:rsidRPr="00C17D99">
        <w:t>ostupku</w:t>
      </w:r>
      <w:r w:rsidRPr="00C17D99" w:rsidR="000B61D4">
        <w:t xml:space="preserve"> nad dužnikom </w:t>
      </w:r>
      <w:proofErr w:type="spellStart"/>
      <w:r w:rsidRPr="00916438" w:rsidR="00C17D99">
        <w:t>ELIN</w:t>
      </w:r>
      <w:proofErr w:type="spellEnd"/>
      <w:r w:rsidRPr="00916438" w:rsidR="00C17D99">
        <w:t xml:space="preserve"> d.o.o. u stečaju, Karlovac, Šetalište Franje Tuđmana </w:t>
      </w:r>
      <w:proofErr w:type="spellStart"/>
      <w:r w:rsidRPr="00916438" w:rsidR="00C17D99">
        <w:t>13</w:t>
      </w:r>
      <w:proofErr w:type="spellEnd"/>
      <w:r w:rsidRPr="00916438" w:rsidR="00C17D99">
        <w:t xml:space="preserve">, </w:t>
      </w:r>
      <w:proofErr w:type="spellStart"/>
      <w:r w:rsidRPr="00916438" w:rsidR="00C17D99">
        <w:t>OIB</w:t>
      </w:r>
      <w:proofErr w:type="spellEnd"/>
      <w:r w:rsidRPr="00916438" w:rsidR="00C17D99">
        <w:t xml:space="preserve">: </w:t>
      </w:r>
      <w:proofErr w:type="spellStart"/>
      <w:r w:rsidRPr="00916438" w:rsidR="00C17D99">
        <w:t>74373109505</w:t>
      </w:r>
      <w:proofErr w:type="spellEnd"/>
      <w:r w:rsidRPr="00C17D99" w:rsidR="003205C3">
        <w:rPr>
          <w:bCs/>
          <w:lang w:val="pt-BR"/>
        </w:rPr>
        <w:t xml:space="preserve">, </w:t>
      </w:r>
    </w:p>
    <w:p w:rsidRPr="00C17D99" w:rsidR="000B61D4" w:rsidP="000B61D4" w:rsidRDefault="000B61D4"/>
    <w:p w:rsidRPr="00C17D99" w:rsidR="000B61D4" w:rsidP="000B61D4" w:rsidRDefault="000B61D4">
      <w:r w:rsidRPr="00C17D99">
        <w:t>Nazočni od suda:</w:t>
      </w:r>
    </w:p>
    <w:p w:rsidRPr="00C17D99" w:rsidR="000B61D4" w:rsidP="000B61D4" w:rsidRDefault="000B61D4"/>
    <w:p w:rsidRPr="004E4286" w:rsidR="00C17D99" w:rsidP="00C17D99" w:rsidRDefault="00C17D99">
      <w:r w:rsidRPr="004E4286">
        <w:t>Sudac: Maja Praljak</w:t>
      </w:r>
    </w:p>
    <w:p w:rsidRPr="004E4286" w:rsidR="00C17D99" w:rsidP="00C17D99" w:rsidRDefault="00C17D99">
      <w:r w:rsidRPr="004E4286">
        <w:t xml:space="preserve">Zapisničar: </w:t>
      </w:r>
      <w:r>
        <w:t xml:space="preserve">Vinka </w:t>
      </w:r>
      <w:proofErr w:type="spellStart"/>
      <w:r>
        <w:t>Mihalinčić</w:t>
      </w:r>
      <w:proofErr w:type="spellEnd"/>
    </w:p>
    <w:p w:rsidRPr="00C17D99" w:rsidR="000B61D4" w:rsidP="000B61D4" w:rsidRDefault="000B61D4"/>
    <w:p w:rsidRPr="00C17D99" w:rsidR="00B32D57" w:rsidP="000B61D4" w:rsidRDefault="00B32D57"/>
    <w:p w:rsidRPr="00C17D99" w:rsidR="000B61D4" w:rsidP="000B61D4" w:rsidRDefault="007B094B">
      <w:r w:rsidRPr="00C17D99">
        <w:t xml:space="preserve">Utvrđuje </w:t>
      </w:r>
      <w:r w:rsidRPr="00C17D99" w:rsidR="00B32D57">
        <w:t>se da je p</w:t>
      </w:r>
      <w:r w:rsidRPr="00C17D99" w:rsidR="00AD1AFF">
        <w:t>ristup</w:t>
      </w:r>
      <w:r w:rsidRPr="00C17D99" w:rsidR="003205C3">
        <w:t>ila</w:t>
      </w:r>
      <w:r w:rsidRPr="00C17D99" w:rsidR="005F133E">
        <w:t xml:space="preserve"> s</w:t>
      </w:r>
      <w:r w:rsidRPr="00C17D99" w:rsidR="003205C3">
        <w:t>tečajna</w:t>
      </w:r>
      <w:r w:rsidRPr="00C17D99" w:rsidR="000B61D4">
        <w:t xml:space="preserve"> upravitelj</w:t>
      </w:r>
      <w:r w:rsidRPr="00C17D99" w:rsidR="003205C3">
        <w:t>ica</w:t>
      </w:r>
      <w:r w:rsidRPr="00C17D99" w:rsidR="000B61D4">
        <w:t xml:space="preserve"> </w:t>
      </w:r>
      <w:r w:rsidR="00C17D99">
        <w:t xml:space="preserve">Stjepan </w:t>
      </w:r>
      <w:proofErr w:type="spellStart"/>
      <w:r w:rsidR="00C17D99">
        <w:t>Rakarec</w:t>
      </w:r>
      <w:proofErr w:type="spellEnd"/>
    </w:p>
    <w:p w:rsidRPr="00C17D99" w:rsidR="000B61D4" w:rsidP="000B61D4" w:rsidRDefault="000B61D4"/>
    <w:p w:rsidRPr="00C17D99" w:rsidR="000B61D4" w:rsidP="000B61D4" w:rsidRDefault="00C17D99">
      <w:r>
        <w:t xml:space="preserve">Započeto u </w:t>
      </w:r>
      <w:proofErr w:type="spellStart"/>
      <w:r>
        <w:t>10</w:t>
      </w:r>
      <w:proofErr w:type="spellEnd"/>
      <w:r>
        <w:t>,</w:t>
      </w:r>
      <w:proofErr w:type="spellStart"/>
      <w:r>
        <w:t>4</w:t>
      </w:r>
      <w:r w:rsidRPr="00C17D99" w:rsidR="003205C3">
        <w:t>0</w:t>
      </w:r>
      <w:proofErr w:type="spellEnd"/>
      <w:r w:rsidRPr="00C17D99" w:rsidR="000B61D4">
        <w:t xml:space="preserve"> sati.</w:t>
      </w:r>
    </w:p>
    <w:p w:rsidRPr="00C17D99" w:rsidR="000B61D4" w:rsidP="000B61D4" w:rsidRDefault="000B61D4"/>
    <w:p w:rsidRPr="00C17D99" w:rsidR="000B61D4" w:rsidP="000B61D4" w:rsidRDefault="000B61D4">
      <w:r w:rsidRPr="00C17D99">
        <w:t>Ročište je javno.</w:t>
      </w:r>
    </w:p>
    <w:p w:rsidRPr="00C17D99" w:rsidR="000B61D4" w:rsidP="000B61D4" w:rsidRDefault="000B61D4"/>
    <w:p w:rsidRPr="00C17D99" w:rsidR="000B61D4" w:rsidP="000B61D4" w:rsidRDefault="000B61D4">
      <w:r w:rsidRPr="00C17D99">
        <w:t>Utvrđuje se da su pristupili sljedeći vjerovnici:</w:t>
      </w:r>
    </w:p>
    <w:p w:rsidRPr="00C17D99" w:rsidR="006C3137" w:rsidP="006C3137" w:rsidRDefault="006C3137">
      <w:r w:rsidRPr="00C17D99">
        <w:t xml:space="preserve">- Republika Hrvatska, Ministarstvo financija, Porezna uprava </w:t>
      </w:r>
      <w:r w:rsidR="00C22D7D">
        <w:t>–</w:t>
      </w:r>
      <w:r w:rsidRPr="00C17D99">
        <w:t xml:space="preserve"> </w:t>
      </w:r>
      <w:r w:rsidR="00C22D7D">
        <w:t xml:space="preserve">Željka Matić </w:t>
      </w:r>
      <w:proofErr w:type="spellStart"/>
      <w:r w:rsidR="00C22D7D">
        <w:t>Zaborski</w:t>
      </w:r>
      <w:proofErr w:type="spellEnd"/>
      <w:r w:rsidR="00C22D7D">
        <w:t xml:space="preserve">, zamjenik </w:t>
      </w:r>
      <w:proofErr w:type="spellStart"/>
      <w:r w:rsidR="00C22D7D">
        <w:t>ŽDO</w:t>
      </w:r>
      <w:proofErr w:type="spellEnd"/>
      <w:r w:rsidR="00C22D7D">
        <w:t>-a Karlovac</w:t>
      </w:r>
    </w:p>
    <w:p w:rsidRPr="00C17D99" w:rsidR="00B32D57" w:rsidP="000B61D4" w:rsidRDefault="00B32D57"/>
    <w:p w:rsidRPr="00C17D99" w:rsidR="000B61D4" w:rsidP="00774FEE" w:rsidRDefault="000B61D4">
      <w:pPr>
        <w:jc w:val="both"/>
      </w:pPr>
      <w:r w:rsidRPr="00C17D99">
        <w:t xml:space="preserve">Utvrđuje se da </w:t>
      </w:r>
      <w:r w:rsidRPr="00C17D99" w:rsidR="008C2D5A">
        <w:t xml:space="preserve">je </w:t>
      </w:r>
      <w:r w:rsidRPr="00C17D99" w:rsidR="009E7FDA">
        <w:t>rješenje</w:t>
      </w:r>
      <w:r w:rsidRPr="00C17D99" w:rsidR="008C2D5A">
        <w:t xml:space="preserve"> o održavanju današnje </w:t>
      </w:r>
      <w:r w:rsidRPr="00C17D99">
        <w:t>skupštine vjerovnika objavlj</w:t>
      </w:r>
      <w:r w:rsidRPr="00C17D99" w:rsidR="00C70F65">
        <w:t>e</w:t>
      </w:r>
      <w:r w:rsidRPr="00C17D99" w:rsidR="007B094B">
        <w:t>n</w:t>
      </w:r>
      <w:r w:rsidRPr="00C17D99" w:rsidR="009E7FDA">
        <w:t>o</w:t>
      </w:r>
      <w:r w:rsidRPr="00C17D99" w:rsidR="007B094B">
        <w:t xml:space="preserve"> </w:t>
      </w:r>
      <w:r w:rsidRPr="00C17D99" w:rsidR="009E7FDA">
        <w:t>na mrežnoj stranici e-oglasna ploča Trgovačkog suda u Zagrebu</w:t>
      </w:r>
      <w:r w:rsidRPr="00C17D99" w:rsidR="00C70F65">
        <w:t xml:space="preserve"> od </w:t>
      </w:r>
      <w:proofErr w:type="spellStart"/>
      <w:r w:rsidR="00C17D99">
        <w:t>13</w:t>
      </w:r>
      <w:proofErr w:type="spellEnd"/>
      <w:r w:rsidR="00C17D99">
        <w:t xml:space="preserve">. studenog </w:t>
      </w:r>
      <w:proofErr w:type="spellStart"/>
      <w:r w:rsidR="00C17D99">
        <w:t>2019</w:t>
      </w:r>
      <w:proofErr w:type="spellEnd"/>
      <w:r w:rsidR="00C17D99">
        <w:t>.</w:t>
      </w:r>
    </w:p>
    <w:p w:rsidRPr="00C17D99" w:rsidR="000B61D4" w:rsidP="000B61D4" w:rsidRDefault="000B61D4"/>
    <w:p w:rsidRPr="00C17D99" w:rsidR="000B61D4" w:rsidP="00774FEE" w:rsidRDefault="000B61D4">
      <w:pPr>
        <w:jc w:val="both"/>
      </w:pPr>
      <w:r w:rsidRPr="00C17D99">
        <w:t xml:space="preserve">Utvrđuje se da je skupština vjerovnika sazvana na temelju čl. </w:t>
      </w:r>
      <w:proofErr w:type="spellStart"/>
      <w:r w:rsidRPr="00C17D99" w:rsidR="003205C3">
        <w:t>103</w:t>
      </w:r>
      <w:proofErr w:type="spellEnd"/>
      <w:r w:rsidRPr="00C17D99">
        <w:t xml:space="preserve">. </w:t>
      </w:r>
      <w:r w:rsidRPr="00C17D99" w:rsidR="003205C3">
        <w:t xml:space="preserve">st. </w:t>
      </w:r>
      <w:r w:rsidRPr="00C17D99">
        <w:t xml:space="preserve">1.  Stečajnog </w:t>
      </w:r>
      <w:r w:rsidRPr="00C17D99" w:rsidR="00774FEE">
        <w:t xml:space="preserve">zakona rješenjem ovog suda od </w:t>
      </w:r>
      <w:proofErr w:type="spellStart"/>
      <w:r w:rsidR="00C17D99">
        <w:t>13</w:t>
      </w:r>
      <w:proofErr w:type="spellEnd"/>
      <w:r w:rsidR="00C17D99">
        <w:t xml:space="preserve">. studenog </w:t>
      </w:r>
      <w:proofErr w:type="spellStart"/>
      <w:r w:rsidR="00C17D99">
        <w:t>2019</w:t>
      </w:r>
      <w:proofErr w:type="spellEnd"/>
      <w:r w:rsidRPr="00C17D99">
        <w:t xml:space="preserve">. </w:t>
      </w:r>
    </w:p>
    <w:p w:rsidRPr="00C17D99" w:rsidR="000B61D4" w:rsidP="000B61D4" w:rsidRDefault="000B61D4"/>
    <w:p w:rsidRPr="00C17D99" w:rsidR="000B61D4" w:rsidP="00BB3BC6" w:rsidRDefault="00B32D57">
      <w:pPr>
        <w:jc w:val="both"/>
      </w:pPr>
      <w:r w:rsidRPr="00C17D99">
        <w:t>S</w:t>
      </w:r>
      <w:r w:rsidRPr="00C17D99" w:rsidR="000B61D4">
        <w:t>udac otvara raspravu i objavljuje da je dnevni red današnje skupštine v</w:t>
      </w:r>
      <w:r w:rsidRPr="00C17D99" w:rsidR="00774FEE">
        <w:t xml:space="preserve">jerovnika određen rješenjem od </w:t>
      </w:r>
      <w:proofErr w:type="spellStart"/>
      <w:r w:rsidR="00C17D99">
        <w:t>13</w:t>
      </w:r>
      <w:proofErr w:type="spellEnd"/>
      <w:r w:rsidR="00C17D99">
        <w:t xml:space="preserve">. studenog </w:t>
      </w:r>
      <w:proofErr w:type="spellStart"/>
      <w:r w:rsidR="00C17D99">
        <w:t>2019</w:t>
      </w:r>
      <w:proofErr w:type="spellEnd"/>
      <w:r w:rsidRPr="00C17D99" w:rsidR="000B61D4">
        <w:t xml:space="preserve">.  i to: </w:t>
      </w:r>
    </w:p>
    <w:p w:rsidRPr="00C17D99" w:rsidR="000B61D4" w:rsidP="000B61D4" w:rsidRDefault="000B61D4"/>
    <w:p w:rsidRPr="00916438" w:rsidR="00C17D99" w:rsidP="00C17D99" w:rsidRDefault="00C17D99">
      <w:pPr>
        <w:pStyle w:val="Odlomakpopisa"/>
        <w:numPr>
          <w:ilvl w:val="0"/>
          <w:numId w:val="4"/>
        </w:numPr>
        <w:jc w:val="both"/>
      </w:pPr>
      <w:r w:rsidRPr="00916438">
        <w:t>Izvješće stečajnog upravitelja o dosadašnjem tijeku stečajnog postupka i stanju stečajne mase.</w:t>
      </w:r>
    </w:p>
    <w:p w:rsidRPr="00916438" w:rsidR="00C17D99" w:rsidP="00C17D99" w:rsidRDefault="00C17D99">
      <w:pPr>
        <w:pStyle w:val="Odlomakpopisa"/>
        <w:numPr>
          <w:ilvl w:val="0"/>
          <w:numId w:val="4"/>
        </w:numPr>
      </w:pPr>
      <w:r w:rsidRPr="00916438">
        <w:t xml:space="preserve">Donošenje odluke o obustavi i zaključenju stečajnog postupka po čl. </w:t>
      </w:r>
      <w:proofErr w:type="spellStart"/>
      <w:r w:rsidRPr="00916438">
        <w:t>293</w:t>
      </w:r>
      <w:proofErr w:type="spellEnd"/>
      <w:r w:rsidRPr="00916438">
        <w:t>. Stečajnog  zakona – poziv na očitovanje.</w:t>
      </w:r>
    </w:p>
    <w:p w:rsidRPr="00C17D99" w:rsidR="00B32D57" w:rsidP="003205C3" w:rsidRDefault="00B32D57">
      <w:pPr>
        <w:ind w:left="705"/>
        <w:jc w:val="both"/>
      </w:pPr>
    </w:p>
    <w:p w:rsidRPr="00C17D99" w:rsidR="000B61D4" w:rsidP="000B61D4" w:rsidRDefault="000B61D4"/>
    <w:p w:rsidRPr="00C17D99" w:rsidR="000B61D4" w:rsidP="00774FEE" w:rsidRDefault="00B32D57">
      <w:pPr>
        <w:jc w:val="both"/>
      </w:pPr>
      <w:r w:rsidRPr="00C17D99">
        <w:t>S</w:t>
      </w:r>
      <w:r w:rsidRPr="00C17D99" w:rsidR="000B61D4">
        <w:t>udac objavljuje da se određeni dnevni red može dopuniti, a po pravilima koja vrijede za donošenje odluka na skupštini vjerovnika.</w:t>
      </w:r>
    </w:p>
    <w:p w:rsidRPr="00C17D99" w:rsidR="000B61D4" w:rsidP="00774FEE" w:rsidRDefault="000B61D4">
      <w:pPr>
        <w:jc w:val="both"/>
      </w:pPr>
    </w:p>
    <w:p w:rsidRPr="00C17D99" w:rsidR="000B61D4" w:rsidP="00774FEE" w:rsidRDefault="000B61D4">
      <w:pPr>
        <w:jc w:val="both"/>
      </w:pPr>
      <w:r w:rsidRPr="00C17D99">
        <w:t>Pravo sudjelovanja na skupštini vjerovnika imaju svi vjerovnici s pravom odvojenog namirenja, svi stečajni vjerovnici, vjerovnici stečajne mase, stečajni upravitelj.</w:t>
      </w:r>
    </w:p>
    <w:p w:rsidRPr="00C17D99" w:rsidR="000B61D4" w:rsidP="00774FEE" w:rsidRDefault="000B61D4">
      <w:pPr>
        <w:jc w:val="both"/>
      </w:pPr>
    </w:p>
    <w:p w:rsidRPr="00C17D99" w:rsidR="000B61D4" w:rsidP="00774FEE" w:rsidRDefault="000B61D4">
      <w:pPr>
        <w:jc w:val="both"/>
      </w:pPr>
      <w:r w:rsidRPr="00C17D99">
        <w:lastRenderedPageBreak/>
        <w:t>Ročište je javno.</w:t>
      </w:r>
    </w:p>
    <w:p w:rsidRPr="00C17D99" w:rsidR="000B61D4" w:rsidP="00774FEE" w:rsidRDefault="000B61D4">
      <w:pPr>
        <w:jc w:val="both"/>
      </w:pPr>
    </w:p>
    <w:p w:rsidRPr="00C17D99" w:rsidR="000B61D4" w:rsidP="00774FEE" w:rsidRDefault="00B32D57">
      <w:pPr>
        <w:jc w:val="both"/>
      </w:pPr>
      <w:r w:rsidRPr="00C17D99">
        <w:t>S</w:t>
      </w:r>
      <w:r w:rsidRPr="00C17D99" w:rsidR="000B61D4">
        <w:t>udac upoznaje vjerovnika da se radi održavanja reda na današnjem ročištu sudionicima mogu izricati kazne propisane odredba</w:t>
      </w:r>
      <w:r w:rsidRPr="00C17D99" w:rsidR="003205C3">
        <w:t xml:space="preserve">ma čl. </w:t>
      </w:r>
      <w:proofErr w:type="spellStart"/>
      <w:r w:rsidRPr="00C17D99" w:rsidR="003205C3">
        <w:t>318</w:t>
      </w:r>
      <w:proofErr w:type="spellEnd"/>
      <w:r w:rsidRPr="00C17D99" w:rsidR="003205C3">
        <w:t xml:space="preserve">. </w:t>
      </w:r>
      <w:proofErr w:type="spellStart"/>
      <w:r w:rsidRPr="00C17D99" w:rsidR="003205C3">
        <w:t>ZPP</w:t>
      </w:r>
      <w:proofErr w:type="spellEnd"/>
      <w:r w:rsidRPr="00C17D99" w:rsidR="003205C3">
        <w:t xml:space="preserve">-a u vezi s čl. </w:t>
      </w:r>
      <w:proofErr w:type="spellStart"/>
      <w:r w:rsidRPr="00C17D99" w:rsidR="003205C3">
        <w:t>10</w:t>
      </w:r>
      <w:proofErr w:type="spellEnd"/>
      <w:r w:rsidRPr="00C17D99" w:rsidR="000B61D4">
        <w:t xml:space="preserve">. </w:t>
      </w:r>
      <w:proofErr w:type="spellStart"/>
      <w:r w:rsidRPr="00C17D99" w:rsidR="000B61D4">
        <w:t>SZ</w:t>
      </w:r>
      <w:proofErr w:type="spellEnd"/>
      <w:r w:rsidRPr="00C17D99" w:rsidR="000B61D4">
        <w:t xml:space="preserve">-a. </w:t>
      </w:r>
    </w:p>
    <w:p w:rsidRPr="00C17D99" w:rsidR="000B61D4" w:rsidP="00774FEE" w:rsidRDefault="000B61D4">
      <w:pPr>
        <w:jc w:val="both"/>
      </w:pPr>
    </w:p>
    <w:p w:rsidRPr="00C17D99" w:rsidR="000B61D4" w:rsidP="00774FEE" w:rsidRDefault="00C17D99">
      <w:pPr>
        <w:jc w:val="both"/>
      </w:pPr>
      <w:r>
        <w:t>Poziva se stečajni</w:t>
      </w:r>
      <w:r w:rsidRPr="00C17D99" w:rsidR="000B61D4">
        <w:t xml:space="preserve"> upravitelj podnijeti izvješće o tijeku stečajnog postupka i stanju stečajne mase. Isto tako se poziva stečajni upravitelj izvijestiti skupštinu o prijedlozima odluka. </w:t>
      </w:r>
    </w:p>
    <w:p w:rsidRPr="00C17D99" w:rsidR="000B61D4" w:rsidP="00774FEE" w:rsidRDefault="000B61D4">
      <w:pPr>
        <w:jc w:val="both"/>
      </w:pPr>
    </w:p>
    <w:p w:rsidR="003920B2" w:rsidP="00774FEE" w:rsidRDefault="00774FEE">
      <w:pPr>
        <w:jc w:val="both"/>
      </w:pPr>
      <w:r w:rsidRPr="00C17D99">
        <w:t>Stečajn</w:t>
      </w:r>
      <w:r w:rsidR="00C17D99">
        <w:t>i</w:t>
      </w:r>
      <w:r w:rsidRPr="00C17D99" w:rsidR="000A643F">
        <w:t xml:space="preserve"> upravitelj usmeno izlaže kao u</w:t>
      </w:r>
      <w:r w:rsidRPr="00C17D99">
        <w:t xml:space="preserve"> pisanom izvješću</w:t>
      </w:r>
      <w:r w:rsidRPr="00C17D99" w:rsidR="003205C3">
        <w:t xml:space="preserve"> od</w:t>
      </w:r>
      <w:r w:rsidR="00B51FF0">
        <w:t xml:space="preserve"> </w:t>
      </w:r>
      <w:proofErr w:type="spellStart"/>
      <w:r w:rsidR="00B51FF0">
        <w:t>12</w:t>
      </w:r>
      <w:proofErr w:type="spellEnd"/>
      <w:r w:rsidR="00B51FF0">
        <w:t xml:space="preserve">. studenog </w:t>
      </w:r>
      <w:proofErr w:type="spellStart"/>
      <w:r w:rsidR="00B51FF0">
        <w:t>2019</w:t>
      </w:r>
      <w:proofErr w:type="spellEnd"/>
      <w:r w:rsidR="00B51FF0">
        <w:t xml:space="preserve">., kao i </w:t>
      </w:r>
      <w:proofErr w:type="spellStart"/>
      <w:r w:rsidR="00B51FF0">
        <w:t>11</w:t>
      </w:r>
      <w:proofErr w:type="spellEnd"/>
      <w:r w:rsidR="00B51FF0">
        <w:t xml:space="preserve">. prosinca </w:t>
      </w:r>
      <w:proofErr w:type="spellStart"/>
      <w:r w:rsidR="00B51FF0">
        <w:t>2019</w:t>
      </w:r>
      <w:proofErr w:type="spellEnd"/>
      <w:r w:rsidR="00B51FF0">
        <w:t>. koji su</w:t>
      </w:r>
      <w:r w:rsidRPr="00C17D99">
        <w:t xml:space="preserve"> sastavni dio ovog stečajnog spisa</w:t>
      </w:r>
      <w:r w:rsidRPr="00C17D99" w:rsidR="006C1DD9">
        <w:t xml:space="preserve">, s time da precizira iznos troškova koje je potrebno predujmiti </w:t>
      </w:r>
      <w:r w:rsidRPr="00C17D99" w:rsidR="00195169">
        <w:t>da bi se ovaj postupak nastavio. Navodi kako j</w:t>
      </w:r>
      <w:r w:rsidRPr="00C17D99" w:rsidR="00765D87">
        <w:t xml:space="preserve">e potrebno predujmiti iznos od </w:t>
      </w:r>
      <w:proofErr w:type="spellStart"/>
      <w:r w:rsidR="00B51FF0">
        <w:t>13.500</w:t>
      </w:r>
      <w:proofErr w:type="spellEnd"/>
      <w:r w:rsidR="00B51FF0">
        <w:t>,</w:t>
      </w:r>
      <w:proofErr w:type="spellStart"/>
      <w:r w:rsidR="00B51FF0">
        <w:t>00</w:t>
      </w:r>
      <w:proofErr w:type="spellEnd"/>
      <w:r w:rsidR="00B51FF0">
        <w:t xml:space="preserve"> kn</w:t>
      </w:r>
      <w:r w:rsidRPr="00C17D99" w:rsidR="00195169">
        <w:t xml:space="preserve"> </w:t>
      </w:r>
      <w:r w:rsidR="00B51FF0">
        <w:t>koji se odnosi na</w:t>
      </w:r>
      <w:r w:rsidR="006D5A05">
        <w:t xml:space="preserve"> vođenje poslovnih knjiga, nagradu stečajnom upravitelju, stvarne troškove, poštanske troškove, kao i troškove prethodnog postupka. </w:t>
      </w:r>
    </w:p>
    <w:p w:rsidRPr="00C17D99" w:rsidR="00B51FF0" w:rsidP="00774FEE" w:rsidRDefault="00B51FF0">
      <w:pPr>
        <w:jc w:val="both"/>
        <w:rPr>
          <w:i/>
          <w:color w:val="FF0000"/>
        </w:rPr>
      </w:pPr>
    </w:p>
    <w:p w:rsidRPr="00C17D99" w:rsidR="000B61D4" w:rsidP="00774FEE" w:rsidRDefault="00C17D99">
      <w:pPr>
        <w:jc w:val="both"/>
      </w:pPr>
      <w:r>
        <w:t>Za stečajnog upravitelja</w:t>
      </w:r>
      <w:r w:rsidRPr="00C17D99" w:rsidR="00195169">
        <w:t xml:space="preserve"> nema pitanja.</w:t>
      </w:r>
    </w:p>
    <w:p w:rsidRPr="00C17D99" w:rsidR="00195169" w:rsidP="00774FEE" w:rsidRDefault="00195169">
      <w:pPr>
        <w:jc w:val="both"/>
      </w:pPr>
    </w:p>
    <w:p w:rsidRPr="00C17D99" w:rsidR="000B61D4" w:rsidP="00774FEE" w:rsidRDefault="00B32D57">
      <w:pPr>
        <w:jc w:val="both"/>
      </w:pPr>
      <w:r w:rsidRPr="00C17D99">
        <w:t>S</w:t>
      </w:r>
      <w:r w:rsidRPr="00C17D99" w:rsidR="000B61D4">
        <w:t xml:space="preserve">udac upoznaje nazočne da prema čl. </w:t>
      </w:r>
      <w:proofErr w:type="spellStart"/>
      <w:r w:rsidRPr="00C17D99" w:rsidR="000B61D4">
        <w:t>38.d</w:t>
      </w:r>
      <w:proofErr w:type="spellEnd"/>
      <w:r w:rsidRPr="00C17D99" w:rsidR="000B61D4">
        <w:t xml:space="preserve"> st. 1. Stečajnog zakona pravo glasa imaju vjerovnici čije tražbine je priznao stečajni upravitelj, a nije osporio koji od vjerovnika s pravom glasa. Vjerovnici nižih isplatnih redova nemaju pravo glasa. </w:t>
      </w:r>
    </w:p>
    <w:p w:rsidRPr="00C17D99" w:rsidR="000B61D4" w:rsidP="000B61D4" w:rsidRDefault="000B61D4"/>
    <w:p w:rsidRPr="00C17D99" w:rsidR="000B61D4" w:rsidP="00774FEE" w:rsidRDefault="000B61D4">
      <w:pPr>
        <w:jc w:val="both"/>
      </w:pPr>
      <w:r w:rsidRPr="00C17D99">
        <w:t xml:space="preserve">Smatrat će se da vjerovnik ima pravo glasa iako je njegova tražbina osporena ako postojanje svoje tražbine dokazuje ovršnom ispravom ili ako je njegova tražbina osigurana </w:t>
      </w:r>
      <w:proofErr w:type="spellStart"/>
      <w:r w:rsidRPr="00C17D99">
        <w:t>razlučnim</w:t>
      </w:r>
      <w:proofErr w:type="spellEnd"/>
      <w:r w:rsidRPr="00C17D99">
        <w:t xml:space="preserve"> pravom upisanim u zemljišnoj ili kojoj drugoj javnoj knjizi, osim ako dužnik javnom ili javno ovjerovljenom ispravom ne dokaže prestanak postojanja tražbine.(čl. </w:t>
      </w:r>
      <w:proofErr w:type="spellStart"/>
      <w:r w:rsidRPr="00C17D99">
        <w:t>38.d</w:t>
      </w:r>
      <w:proofErr w:type="spellEnd"/>
      <w:r w:rsidRPr="00C17D99">
        <w:t xml:space="preserve"> st. 2. )</w:t>
      </w:r>
    </w:p>
    <w:p w:rsidRPr="00C17D99" w:rsidR="000B61D4" w:rsidP="00774FEE" w:rsidRDefault="000B61D4">
      <w:pPr>
        <w:jc w:val="both"/>
      </w:pPr>
    </w:p>
    <w:p w:rsidRPr="00C17D99" w:rsidR="000B61D4" w:rsidP="00774FEE" w:rsidRDefault="000B61D4">
      <w:pPr>
        <w:jc w:val="both"/>
      </w:pPr>
      <w:r w:rsidRPr="00C17D99">
        <w:t xml:space="preserve">Vjerovnicima osporenih tražbina priznat će se pravo glasa ako se na današnjoj skupštini vjerovnika stečajni upravitelj i nazočni vjerovnici s pravom glasa tako sporazumiju. Ako se sporazum ne može postići, o tome odlučuje stečajni sudac. (čl. </w:t>
      </w:r>
      <w:proofErr w:type="spellStart"/>
      <w:r w:rsidRPr="00C17D99">
        <w:t>38.d</w:t>
      </w:r>
      <w:proofErr w:type="spellEnd"/>
      <w:r w:rsidRPr="00C17D99">
        <w:t xml:space="preserve"> st. 3. ).</w:t>
      </w:r>
    </w:p>
    <w:p w:rsidRPr="00C17D99" w:rsidR="000B61D4" w:rsidP="00774FEE" w:rsidRDefault="000B61D4">
      <w:pPr>
        <w:jc w:val="both"/>
      </w:pPr>
    </w:p>
    <w:p w:rsidRPr="00C17D99" w:rsidR="000B61D4" w:rsidP="00774FEE" w:rsidRDefault="000B61D4">
      <w:pPr>
        <w:jc w:val="both"/>
      </w:pPr>
      <w:r w:rsidRPr="00C17D99">
        <w:t xml:space="preserve">Na današnjoj skupštini vjerovnika odluka je donesena ako zbroj tražbina vjerovnika koji su glasovali za neku odluku, iznosi više od zbroja tražbina vjerovnika koji su glasovali protiv te odluke. Za </w:t>
      </w:r>
      <w:proofErr w:type="spellStart"/>
      <w:r w:rsidRPr="00C17D99">
        <w:t>razlučne</w:t>
      </w:r>
      <w:proofErr w:type="spellEnd"/>
      <w:r w:rsidRPr="00C17D99">
        <w:t xml:space="preserve"> vjerovnike kojima dužnik ne duguje osobno, prilikom utvrđivanja prava glasa, umjesto iznosa tražbina uzet će se u obzir vrijednost </w:t>
      </w:r>
      <w:proofErr w:type="spellStart"/>
      <w:r w:rsidRPr="00C17D99">
        <w:t>razlučnog</w:t>
      </w:r>
      <w:proofErr w:type="spellEnd"/>
      <w:r w:rsidRPr="00C17D99">
        <w:t xml:space="preserve"> prava (čl. </w:t>
      </w:r>
      <w:proofErr w:type="spellStart"/>
      <w:r w:rsidRPr="00C17D99">
        <w:t>38.c</w:t>
      </w:r>
      <w:proofErr w:type="spellEnd"/>
      <w:r w:rsidRPr="00C17D99">
        <w:t xml:space="preserve"> </w:t>
      </w:r>
      <w:proofErr w:type="spellStart"/>
      <w:r w:rsidRPr="00C17D99">
        <w:t>SZ</w:t>
      </w:r>
      <w:proofErr w:type="spellEnd"/>
      <w:r w:rsidRPr="00C17D99">
        <w:t>-a).</w:t>
      </w:r>
    </w:p>
    <w:p w:rsidRPr="00C17D99" w:rsidR="000B61D4" w:rsidP="000B61D4" w:rsidRDefault="000B61D4"/>
    <w:p w:rsidRPr="00C17D99" w:rsidR="000B61D4" w:rsidP="000B61D4" w:rsidRDefault="000B61D4">
      <w:r w:rsidRPr="00C17D99">
        <w:t>Pravo glasa imaju sljedeći vjerovnici:</w:t>
      </w:r>
    </w:p>
    <w:p w:rsidRPr="00C17D99" w:rsidR="000B61D4" w:rsidP="000B61D4" w:rsidRDefault="000B61D4"/>
    <w:p w:rsidRPr="00C17D99" w:rsidR="000B61D4" w:rsidP="00C55806" w:rsidRDefault="000B61D4">
      <w:r w:rsidRPr="00C17D99">
        <w:t xml:space="preserve"> </w:t>
      </w:r>
      <w:r w:rsidRPr="00C17D99" w:rsidR="00C55806">
        <w:t xml:space="preserve">- Republika Hrvatska, Ministarstvo financija, Porezna uprava – </w:t>
      </w:r>
      <w:proofErr w:type="spellStart"/>
      <w:r w:rsidRPr="008B7942" w:rsidR="00C17D99">
        <w:rPr>
          <w:bCs/>
        </w:rPr>
        <w:t>75.272</w:t>
      </w:r>
      <w:proofErr w:type="spellEnd"/>
      <w:r w:rsidRPr="008B7942" w:rsidR="00C17D99">
        <w:rPr>
          <w:bCs/>
        </w:rPr>
        <w:t>,</w:t>
      </w:r>
      <w:proofErr w:type="spellStart"/>
      <w:r w:rsidRPr="008B7942" w:rsidR="00C17D99">
        <w:rPr>
          <w:bCs/>
        </w:rPr>
        <w:t>99</w:t>
      </w:r>
      <w:proofErr w:type="spellEnd"/>
      <w:r w:rsidRPr="008B7942" w:rsidR="00C17D99">
        <w:rPr>
          <w:bCs/>
        </w:rPr>
        <w:t xml:space="preserve"> </w:t>
      </w:r>
      <w:r w:rsidRPr="00C17D99" w:rsidR="00C55806">
        <w:t>kuna</w:t>
      </w:r>
      <w:r w:rsidR="00C17D99">
        <w:t xml:space="preserve"> i </w:t>
      </w:r>
      <w:proofErr w:type="spellStart"/>
      <w:r w:rsidRPr="008B7942" w:rsidR="00C17D99">
        <w:t>5.511</w:t>
      </w:r>
      <w:proofErr w:type="spellEnd"/>
      <w:r w:rsidRPr="008B7942" w:rsidR="00C17D99">
        <w:t>,</w:t>
      </w:r>
      <w:proofErr w:type="spellStart"/>
      <w:r w:rsidRPr="008B7942" w:rsidR="00C17D99">
        <w:t>00</w:t>
      </w:r>
      <w:proofErr w:type="spellEnd"/>
      <w:r w:rsidRPr="008B7942" w:rsidR="00C17D99">
        <w:t xml:space="preserve"> kn</w:t>
      </w:r>
    </w:p>
    <w:p w:rsidRPr="00C17D99" w:rsidR="000B61D4" w:rsidP="000B61D4" w:rsidRDefault="000B61D4"/>
    <w:p w:rsidRPr="00C17D99" w:rsidR="000B61D4" w:rsidP="000B61D4" w:rsidRDefault="000B61D4">
      <w:r w:rsidRPr="00C17D99">
        <w:t xml:space="preserve">Stečajni sudac objavljuje da će se glasovanje izvršiti dizanjem ruku. </w:t>
      </w:r>
    </w:p>
    <w:p w:rsidRPr="00C17D99" w:rsidR="000B61D4" w:rsidP="000B61D4" w:rsidRDefault="000B61D4">
      <w:r w:rsidRPr="00C17D99">
        <w:t xml:space="preserve">Prelazi se na raspravu po pojedinim prijedlozima odluka stečajnog upravitelja. </w:t>
      </w:r>
    </w:p>
    <w:p w:rsidRPr="00C17D99" w:rsidR="000B61D4" w:rsidP="000B61D4" w:rsidRDefault="000B61D4"/>
    <w:p w:rsidRPr="00C17D99" w:rsidR="000B61D4" w:rsidP="000B61D4" w:rsidRDefault="000B61D4">
      <w:r w:rsidRPr="00C17D99">
        <w:t>Nakon čega vjerovnici jednoglasno (</w:t>
      </w:r>
      <w:proofErr w:type="spellStart"/>
      <w:r w:rsidRPr="00C17D99">
        <w:t>100</w:t>
      </w:r>
      <w:proofErr w:type="spellEnd"/>
      <w:r w:rsidRPr="00C17D99">
        <w:t>%) donose sljedeću:</w:t>
      </w:r>
    </w:p>
    <w:p w:rsidRPr="00C17D99" w:rsidR="000B61D4" w:rsidP="000B61D4" w:rsidRDefault="000B61D4"/>
    <w:p w:rsidRPr="00C17D99" w:rsidR="00774FEE" w:rsidP="000B61D4" w:rsidRDefault="00774FEE"/>
    <w:p w:rsidRPr="00C17D99" w:rsidR="000B61D4" w:rsidP="008C2D5A" w:rsidRDefault="000B61D4">
      <w:pPr>
        <w:jc w:val="center"/>
      </w:pPr>
      <w:r w:rsidRPr="00C17D99">
        <w:t>O D L U K U</w:t>
      </w:r>
    </w:p>
    <w:p w:rsidRPr="00C17D99" w:rsidR="000B61D4" w:rsidP="000B61D4" w:rsidRDefault="000B61D4"/>
    <w:p w:rsidRPr="00C17D99" w:rsidR="000B61D4" w:rsidP="004B6E8F" w:rsidRDefault="000B61D4">
      <w:pPr>
        <w:pStyle w:val="Odlomakpopisa"/>
        <w:numPr>
          <w:ilvl w:val="0"/>
          <w:numId w:val="5"/>
        </w:numPr>
        <w:jc w:val="both"/>
      </w:pPr>
      <w:r w:rsidRPr="00C17D99">
        <w:t>Prihvaća se u cijelosti izvješće stečajnog upravitelja.</w:t>
      </w:r>
    </w:p>
    <w:p w:rsidRPr="00C17D99" w:rsidR="000B61D4" w:rsidP="00774FEE" w:rsidRDefault="004B6E8F">
      <w:pPr>
        <w:jc w:val="both"/>
      </w:pPr>
      <w:r>
        <w:t xml:space="preserve">     </w:t>
      </w:r>
      <w:r w:rsidRPr="00C17D99" w:rsidR="000A643F">
        <w:t>II</w:t>
      </w:r>
      <w:r w:rsidRPr="00C17D99" w:rsidR="000B61D4">
        <w:t>.</w:t>
      </w:r>
      <w:r w:rsidRPr="00C17D99" w:rsidR="00B32D57">
        <w:t xml:space="preserve"> </w:t>
      </w:r>
      <w:r>
        <w:t xml:space="preserve">     </w:t>
      </w:r>
      <w:r w:rsidRPr="00C17D99" w:rsidR="000B61D4">
        <w:t xml:space="preserve">U pogledu prijedloga stečajnog upravitelja objavljenog pod </w:t>
      </w:r>
      <w:proofErr w:type="spellStart"/>
      <w:r w:rsidRPr="00C17D99" w:rsidR="000B61D4">
        <w:t>t</w:t>
      </w:r>
      <w:r w:rsidRPr="00C17D99" w:rsidR="000A643F">
        <w:t>oč</w:t>
      </w:r>
      <w:proofErr w:type="spellEnd"/>
      <w:r w:rsidRPr="00C17D99" w:rsidR="000A643F">
        <w:t>. 2</w:t>
      </w:r>
      <w:r w:rsidRPr="00C17D99" w:rsidR="007B094B">
        <w:t xml:space="preserve">. dnevnog reda skupštine, </w:t>
      </w:r>
      <w:r w:rsidRPr="00C17D99" w:rsidR="000B61D4">
        <w:t xml:space="preserve"> u sk</w:t>
      </w:r>
      <w:r w:rsidRPr="00C17D99" w:rsidR="00774FEE">
        <w:t>ladu sa sadržajem izvješća</w:t>
      </w:r>
      <w:r w:rsidRPr="00C17D99" w:rsidR="000B61D4">
        <w:t xml:space="preserve"> u odnosu na troškove stečajnog postupka i imovinu </w:t>
      </w:r>
      <w:r w:rsidRPr="00C17D99" w:rsidR="000B61D4">
        <w:lastRenderedPageBreak/>
        <w:t>stečajnog dužnika, a radi izjašnjenja oko obustave i zaključenja stečajnog postupka zbog toga što imovina nije dostatna za pokriće troškova stečajnog pos</w:t>
      </w:r>
      <w:r w:rsidRPr="00C17D99" w:rsidR="00CF1295">
        <w:t xml:space="preserve">tupka pozivom na odredbe čl. </w:t>
      </w:r>
      <w:proofErr w:type="spellStart"/>
      <w:r w:rsidRPr="00C17D99" w:rsidR="00CF1295">
        <w:t>293</w:t>
      </w:r>
      <w:proofErr w:type="spellEnd"/>
      <w:r w:rsidRPr="00C17D99" w:rsidR="000B61D4">
        <w:t xml:space="preserve">. st. 2. </w:t>
      </w:r>
      <w:proofErr w:type="spellStart"/>
      <w:r w:rsidRPr="00C17D99" w:rsidR="000B61D4">
        <w:t>SZ</w:t>
      </w:r>
      <w:proofErr w:type="spellEnd"/>
      <w:r w:rsidRPr="00C17D99" w:rsidR="000B61D4">
        <w:t xml:space="preserve">-a, a prije </w:t>
      </w:r>
      <w:r w:rsidRPr="00C17D99" w:rsidR="00CF1295">
        <w:t>očitovanja</w:t>
      </w:r>
      <w:r w:rsidRPr="00C17D99" w:rsidR="000B61D4">
        <w:t xml:space="preserve">  nazočnih vjerovnika, sudac izvještav</w:t>
      </w:r>
      <w:r w:rsidRPr="00C17D99" w:rsidR="000A643F">
        <w:t>a skupštinu u slučaju da se netko od vjerovnika protivi</w:t>
      </w:r>
      <w:r w:rsidRPr="00C17D99" w:rsidR="000B61D4">
        <w:t xml:space="preserve"> prijedlog</w:t>
      </w:r>
      <w:r w:rsidRPr="00C17D99" w:rsidR="000A643F">
        <w:t>u, rješenjem suda bit će pozvan da predujmi</w:t>
      </w:r>
      <w:r w:rsidRPr="00C17D99" w:rsidR="000B61D4">
        <w:t xml:space="preserve"> iznos od </w:t>
      </w:r>
      <w:proofErr w:type="spellStart"/>
      <w:r w:rsidR="00B51FF0">
        <w:t>13.500</w:t>
      </w:r>
      <w:proofErr w:type="spellEnd"/>
      <w:r w:rsidR="00B51FF0">
        <w:t>,</w:t>
      </w:r>
      <w:proofErr w:type="spellStart"/>
      <w:r w:rsidR="00B51FF0">
        <w:t>00</w:t>
      </w:r>
      <w:proofErr w:type="spellEnd"/>
      <w:r w:rsidRPr="00C17D99" w:rsidR="002862E9">
        <w:t xml:space="preserve"> kuna</w:t>
      </w:r>
      <w:r w:rsidRPr="00C17D99" w:rsidR="00813449">
        <w:t xml:space="preserve"> </w:t>
      </w:r>
      <w:r w:rsidRPr="00C17D99" w:rsidR="000B61D4">
        <w:t xml:space="preserve">za daljnje troškove vođenja ovog stečajnog postupka. Troškove je prezentirao stečajni  upravitelj u svom izvješću i na današnjoj skupštini, </w:t>
      </w:r>
      <w:r w:rsidRPr="00C17D99" w:rsidR="00CF1295">
        <w:t xml:space="preserve">a sve pozivom na odredbe čl. </w:t>
      </w:r>
      <w:proofErr w:type="spellStart"/>
      <w:r w:rsidRPr="00C17D99" w:rsidR="00CF1295">
        <w:t>293</w:t>
      </w:r>
      <w:proofErr w:type="spellEnd"/>
      <w:r w:rsidRPr="00C17D99" w:rsidR="000B61D4">
        <w:t xml:space="preserve">. st. 3. </w:t>
      </w:r>
      <w:proofErr w:type="spellStart"/>
      <w:r w:rsidRPr="00C17D99" w:rsidR="000B61D4">
        <w:t>SZ</w:t>
      </w:r>
      <w:proofErr w:type="spellEnd"/>
      <w:r w:rsidRPr="00C17D99" w:rsidR="000B61D4">
        <w:t xml:space="preserve">-a. </w:t>
      </w:r>
    </w:p>
    <w:p w:rsidRPr="00C17D99" w:rsidR="000B61D4" w:rsidP="000B61D4" w:rsidRDefault="000B61D4"/>
    <w:p w:rsidRPr="00C17D99" w:rsidR="000B61D4" w:rsidP="00774FEE" w:rsidRDefault="00CF1295">
      <w:pPr>
        <w:jc w:val="both"/>
      </w:pPr>
      <w:r w:rsidRPr="00C17D99">
        <w:t>Pozivaju se nazočni vjerovnici očitovati o prijedlogu obustave stečajnog postupka zbog nedostatnosti stečajne mase.</w:t>
      </w:r>
    </w:p>
    <w:p w:rsidRPr="00C17D99" w:rsidR="000B61D4" w:rsidP="00774FEE" w:rsidRDefault="000B61D4">
      <w:pPr>
        <w:jc w:val="both"/>
      </w:pPr>
    </w:p>
    <w:p w:rsidRPr="00C17D99" w:rsidR="000B61D4" w:rsidP="00774FEE" w:rsidRDefault="000B61D4">
      <w:pPr>
        <w:jc w:val="both"/>
      </w:pPr>
    </w:p>
    <w:p w:rsidRPr="00C17D99" w:rsidR="000B61D4" w:rsidP="002862E9" w:rsidRDefault="000B61D4">
      <w:pPr>
        <w:jc w:val="both"/>
      </w:pPr>
      <w:r w:rsidRPr="00C17D99">
        <w:t xml:space="preserve">Stečajni vjerovnik </w:t>
      </w:r>
      <w:r w:rsidRPr="00C17D99" w:rsidR="002862E9">
        <w:t xml:space="preserve">Republika Hrvatska, Ministarstvo financija, Porezna uprava </w:t>
      </w:r>
      <w:r w:rsidRPr="00C17D99" w:rsidR="00CF1295">
        <w:t>izjavljuje kako je suglasan</w:t>
      </w:r>
      <w:r w:rsidRPr="00C17D99">
        <w:t xml:space="preserve"> da se nad stečajnim dužn</w:t>
      </w:r>
      <w:r w:rsidRPr="00C17D99" w:rsidR="00CF1295">
        <w:t xml:space="preserve">ikom, pozivom na odredbe čl. </w:t>
      </w:r>
      <w:proofErr w:type="spellStart"/>
      <w:r w:rsidRPr="00C17D99" w:rsidR="00CF1295">
        <w:t>293</w:t>
      </w:r>
      <w:proofErr w:type="spellEnd"/>
      <w:r w:rsidRPr="00C17D99">
        <w:t xml:space="preserve">. st. 2. </w:t>
      </w:r>
      <w:proofErr w:type="spellStart"/>
      <w:r w:rsidRPr="00C17D99">
        <w:t>SZ</w:t>
      </w:r>
      <w:proofErr w:type="spellEnd"/>
      <w:r w:rsidRPr="00C17D99">
        <w:t>-a, obustavi i zaključi stečajni postupak.</w:t>
      </w:r>
    </w:p>
    <w:p w:rsidRPr="00C17D99" w:rsidR="000B61D4" w:rsidP="00774FEE" w:rsidRDefault="000B61D4">
      <w:pPr>
        <w:jc w:val="both"/>
      </w:pPr>
    </w:p>
    <w:p w:rsidRPr="00C17D99" w:rsidR="000B61D4" w:rsidP="00774FEE" w:rsidRDefault="000B61D4">
      <w:pPr>
        <w:jc w:val="both"/>
      </w:pPr>
      <w:r w:rsidRPr="00C17D99">
        <w:t>Nazočni stečajni upravitelj u skladu sa svojim izvješćem ustraje kod prijedloga i daje svoju suglasnost da se nad stečajnim duž</w:t>
      </w:r>
      <w:r w:rsidRPr="00C17D99" w:rsidR="00CF1295">
        <w:t xml:space="preserve">nikom pozivom na odredbe čl. </w:t>
      </w:r>
      <w:proofErr w:type="spellStart"/>
      <w:r w:rsidRPr="00C17D99" w:rsidR="00CF1295">
        <w:t>293</w:t>
      </w:r>
      <w:proofErr w:type="spellEnd"/>
      <w:r w:rsidRPr="00C17D99">
        <w:t xml:space="preserve">. st. 2. </w:t>
      </w:r>
      <w:proofErr w:type="spellStart"/>
      <w:r w:rsidRPr="00C17D99">
        <w:t>SZ</w:t>
      </w:r>
      <w:proofErr w:type="spellEnd"/>
      <w:r w:rsidRPr="00C17D99">
        <w:t>-a obustavi i zaključi stečajni postupak iz razloga što stečajna masa nije dostatna ni za pokriće troškova stečajnog postupka.</w:t>
      </w:r>
    </w:p>
    <w:p w:rsidRPr="00C17D99" w:rsidR="000B61D4" w:rsidP="000B61D4" w:rsidRDefault="000B61D4"/>
    <w:p w:rsidRPr="00C17D99" w:rsidR="000B61D4" w:rsidP="00774FEE" w:rsidRDefault="00C70F65">
      <w:pPr>
        <w:jc w:val="center"/>
      </w:pPr>
      <w:r w:rsidRPr="00C17D99">
        <w:t xml:space="preserve">Dovršeno u </w:t>
      </w:r>
      <w:proofErr w:type="spellStart"/>
      <w:r w:rsidR="004B6E8F">
        <w:t>10</w:t>
      </w:r>
      <w:proofErr w:type="spellEnd"/>
      <w:r w:rsidR="004B6E8F">
        <w:t>,</w:t>
      </w:r>
      <w:proofErr w:type="spellStart"/>
      <w:r w:rsidR="004B6E8F">
        <w:t>47</w:t>
      </w:r>
      <w:proofErr w:type="spellEnd"/>
      <w:r w:rsidRPr="00C17D99" w:rsidR="008C2D5A">
        <w:t xml:space="preserve"> </w:t>
      </w:r>
      <w:r w:rsidRPr="00C17D99" w:rsidR="000B61D4">
        <w:t>sati.</w:t>
      </w:r>
    </w:p>
    <w:p w:rsidRPr="00C17D99" w:rsidR="000B61D4" w:rsidP="000B61D4" w:rsidRDefault="000B61D4"/>
    <w:p w:rsidRPr="00C17D99" w:rsidR="000B61D4" w:rsidP="00774FEE" w:rsidRDefault="007D58E5">
      <w:pPr>
        <w:jc w:val="center"/>
      </w:pPr>
      <w:r w:rsidRPr="00C17D99">
        <w:t>S</w:t>
      </w:r>
      <w:r w:rsidRPr="00C17D99" w:rsidR="000B61D4">
        <w:t>udac</w:t>
      </w:r>
    </w:p>
    <w:p w:rsidRPr="00C17D99" w:rsidR="000B61D4" w:rsidP="000B61D4" w:rsidRDefault="000B61D4"/>
    <w:p w:rsidRPr="00C17D99" w:rsidR="000B61D4" w:rsidP="000B61D4" w:rsidRDefault="000B61D4"/>
    <w:p w:rsidRPr="00C17D99" w:rsidR="000B61D4" w:rsidP="000B61D4" w:rsidRDefault="000B61D4"/>
    <w:p w:rsidRPr="00C17D99" w:rsidR="000B61D4" w:rsidP="00794A12" w:rsidRDefault="000B61D4">
      <w:pPr>
        <w:jc w:val="center"/>
      </w:pPr>
      <w:r w:rsidRPr="00C17D99">
        <w:t>Zapisničar</w:t>
      </w:r>
    </w:p>
    <w:p w:rsidRPr="00C17D99" w:rsidR="000B61D4" w:rsidP="000B61D4" w:rsidRDefault="000B61D4"/>
    <w:p w:rsidRPr="00C17D99" w:rsidR="00794A12" w:rsidP="000B61D4" w:rsidRDefault="00794A12"/>
    <w:p w:rsidRPr="00C17D99" w:rsidR="00774FEE" w:rsidP="000B61D4" w:rsidRDefault="000B61D4">
      <w:r w:rsidRPr="00C17D99">
        <w:t xml:space="preserve">Stečajni upravitelj    </w:t>
      </w:r>
    </w:p>
    <w:p w:rsidR="000B61D4" w:rsidP="007D58E5" w:rsidRDefault="000B61D4">
      <w:pPr>
        <w:jc w:val="right"/>
      </w:pPr>
      <w:r w:rsidRPr="00C17D99">
        <w:t>Stečajni vjerovnici</w:t>
      </w:r>
    </w:p>
    <w:sectPr w:rsidR="000B61D4" w:rsidSect="006E101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026BF3"/>
    <w:multiLevelType w:val="hybridMultilevel"/>
    <w:tmpl w:val="1A7EA91A"/>
    <w:lvl w:ilvl="0" w:tplc="3C7CF1F0">
      <w:start w:val="1"/>
      <w:numFmt w:val="decimal"/>
      <w:lvlText w:val="%1."/>
      <w:lvlJc w:val="left"/>
      <w:pPr>
        <w:tabs>
          <w:tab w:val="num" w:pos="915"/>
        </w:tabs>
        <w:ind w:left="915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635"/>
        </w:tabs>
        <w:ind w:left="163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355"/>
        </w:tabs>
        <w:ind w:left="235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075"/>
        </w:tabs>
        <w:ind w:left="307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795"/>
        </w:tabs>
        <w:ind w:left="379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515"/>
        </w:tabs>
        <w:ind w:left="451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235"/>
        </w:tabs>
        <w:ind w:left="523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955"/>
        </w:tabs>
        <w:ind w:left="595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675"/>
        </w:tabs>
        <w:ind w:left="6675" w:hanging="180"/>
      </w:pPr>
    </w:lvl>
  </w:abstractNum>
  <w:abstractNum w:abstractNumId="1">
    <w:nsid w:val="1C7744D3"/>
    <w:multiLevelType w:val="hybridMultilevel"/>
    <w:tmpl w:val="3EF46E8C"/>
    <w:lvl w:ilvl="0" w:tplc="8F620CD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2DBC2EF8"/>
    <w:multiLevelType w:val="hybridMultilevel"/>
    <w:tmpl w:val="9FA8725C"/>
    <w:lvl w:ilvl="0" w:tplc="0F3259A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4B473A25"/>
    <w:multiLevelType w:val="hybridMultilevel"/>
    <w:tmpl w:val="BE92874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10B5B4E"/>
    <w:multiLevelType w:val="hybridMultilevel"/>
    <w:tmpl w:val="6ECCF618"/>
    <w:lvl w:ilvl="0" w:tplc="90C43A5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displayBackgroundShape/>
  <w:proofState w:spelling="clean" w:grammar="clean"/>
  <w:attachedTemplate r:id="rId1"/>
  <w:stylePaneFormatFilter w:val="3F0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61D4"/>
    <w:rsid w:val="000A643F"/>
    <w:rsid w:val="000B61D4"/>
    <w:rsid w:val="00156CDE"/>
    <w:rsid w:val="00195169"/>
    <w:rsid w:val="002862E9"/>
    <w:rsid w:val="003205C3"/>
    <w:rsid w:val="003920B2"/>
    <w:rsid w:val="00444777"/>
    <w:rsid w:val="00453DB1"/>
    <w:rsid w:val="004872AD"/>
    <w:rsid w:val="004B6E8F"/>
    <w:rsid w:val="005B3F27"/>
    <w:rsid w:val="005F133E"/>
    <w:rsid w:val="006A5894"/>
    <w:rsid w:val="006C1DD9"/>
    <w:rsid w:val="006C3137"/>
    <w:rsid w:val="006D5A05"/>
    <w:rsid w:val="006E1013"/>
    <w:rsid w:val="007140C8"/>
    <w:rsid w:val="00765D87"/>
    <w:rsid w:val="00774FEE"/>
    <w:rsid w:val="00784C15"/>
    <w:rsid w:val="0078629E"/>
    <w:rsid w:val="00794A12"/>
    <w:rsid w:val="007B094B"/>
    <w:rsid w:val="007B2330"/>
    <w:rsid w:val="007D58E5"/>
    <w:rsid w:val="00805502"/>
    <w:rsid w:val="00813449"/>
    <w:rsid w:val="008C2D5A"/>
    <w:rsid w:val="00914C0F"/>
    <w:rsid w:val="0094481A"/>
    <w:rsid w:val="009D27AA"/>
    <w:rsid w:val="009E7FDA"/>
    <w:rsid w:val="00A440D8"/>
    <w:rsid w:val="00AD1AFF"/>
    <w:rsid w:val="00B32D57"/>
    <w:rsid w:val="00B51FF0"/>
    <w:rsid w:val="00BB3BC6"/>
    <w:rsid w:val="00BF3EA9"/>
    <w:rsid w:val="00C17D99"/>
    <w:rsid w:val="00C22D7D"/>
    <w:rsid w:val="00C40FDF"/>
    <w:rsid w:val="00C55806"/>
    <w:rsid w:val="00C70F65"/>
    <w:rsid w:val="00C73D52"/>
    <w:rsid w:val="00CF1295"/>
    <w:rsid w:val="00EA2285"/>
    <w:rsid w:val="00F61334"/>
    <w:rsid w:val="00FC69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>
      <o:colormenu fillcolor="none" v:ext="edit"/>
    </o:shapedefaults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2D57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5B3F2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5B3F27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5B3F27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5B3F27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5B3F27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2D5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B3F2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B3F2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B3F2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B3F2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B3F2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Target="theme/theme1.xml" Type="http://schemas.openxmlformats.org/officeDocument/2006/relationships/theme" Id="rId8"/><Relationship Target="styles.xml" Type="http://schemas.openxmlformats.org/officeDocument/2006/relationships/styles" Id="rId3"/><Relationship Target="fontTable.xml" Type="http://schemas.openxmlformats.org/officeDocument/2006/relationships/fontTabl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UZ II 88</izvorni_sadrzaj>
    <derivirana_varijabla naziv="DomainObject.Prostorija.Naziv_1">Soba UZ II 88</derivirana_varijabla>
  </DomainObject.Prostorija.Naziv>
  <DomainObject.Prostorija.Oznaka>
    <izvorni_sadrzaj>UZ II 88</izvorni_sadrzaj>
    <derivirana_varijabla naziv="DomainObject.Prostorija.Oznaka_1">UZ II 88</derivirana_varijabla>
  </DomainObject.Prostorija.Oznaka>
  <DomainObject.Obrazlozenje>
    <izvorni_sadrzaj/>
    <derivirana_varijabla naziv="DomainObject.Obrazlozenje_1"/>
  </DomainObject.Obrazlozenje>
  <DomainObject.StvarniPocetakDatum>
    <izvorni_sadrzaj>19. prosinca 2019.</izvorni_sadrzaj>
    <derivirana_varijabla naziv="DomainObject.StvarniPocetakDatum_1">19. prosinca 2019.</derivirana_varijabla>
  </DomainObject.StvarniPocetakDatum>
  <DomainObject.StvarniZavrsetakDatum>
    <izvorni_sadrzaj>19. prosinca 2019.</izvorni_sadrzaj>
    <derivirana_varijabla naziv="DomainObject.StvarniZavrsetakDatum_1">19. prosinca 2019.</derivirana_varijabla>
  </DomainObject.StvarniZavrsetakDatum>
  <DomainObject.PlaniraniZavrsetakDatum>
    <izvorni_sadrzaj>19. prosinca 2019.</izvorni_sadrzaj>
    <derivirana_varijabla naziv="DomainObject.PlaniraniZavrsetakDatum_1">19. prosinca 2019.</derivirana_varijabla>
  </DomainObject.PlaniraniZavrsetakDatum>
  <DomainObject.PlaniraniPocetakDatum>
    <izvorni_sadrzaj>19. prosinca 2019.</izvorni_sadrzaj>
    <derivirana_varijabla naziv="DomainObject.PlaniraniPocetakDatum_1">19. prosinca 2019.</derivirana_varijabla>
  </DomainObject.PlaniraniPocetakDatum>
  <DomainObject.StvarniPocetakVrijeme>
    <izvorni_sadrzaj>10:40</izvorni_sadrzaj>
    <derivirana_varijabla naziv="DomainObject.StvarniPocetakVrijeme_1">10:40</derivirana_varijabla>
  </DomainObject.StvarniPocetakVrijeme>
  <DomainObject.StvarniZavrsetakVrijeme>
    <izvorni_sadrzaj>10:47</izvorni_sadrzaj>
    <derivirana_varijabla naziv="DomainObject.StvarniZavrsetakVrijeme_1">10:47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10:40</izvorni_sadrzaj>
    <derivirana_varijabla naziv="DomainObject.PlaniraniPocetakVrijeme_1">10:40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19. prosinca 2019.</izvorni_sadrzaj>
    <derivirana_varijabla naziv="DomainObject.Zapisnik.DatumKreiranja_1">19. prosinca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St-4712/2016-43</izvorni_sadrzaj>
    <derivirana_varijabla naziv="DomainObject.Zapisnik.Oznaka_1">St-4712/2016-43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4712</izvorni_sadrzaj>
    <derivirana_varijabla naziv="DomainObject.Predmet.Broj_1">4712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lipnja 2016.</izvorni_sadrzaj>
    <derivirana_varijabla naziv="DomainObject.Predmet.DatumOsnivanja_1">2.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St-4712/2016</izvorni_sadrzaj>
    <derivirana_varijabla naziv="DomainObject.Predmet.OznakaBroj_1">St-4712/2016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Elin d.o.o. zastupanog po punomoćniku Alirami Akiki</izvorni_sadrzaj>
    <derivirana_varijabla naziv="DomainObject.Predmet.ProtustrankaFormated_1">  Elin d.o.o. zastupanog po punomoćniku Alirami Akiki</derivirana_varijabla>
  </DomainObject.Predmet.ProtustrankaFormated>
  <DomainObject.Predmet.ProtustrankaFormatedOIB>
    <izvorni_sadrzaj>  Elin d.o.o., OIB 74373109505 zastupanog po punomoćniku Alirami Akiki</izvorni_sadrzaj>
    <derivirana_varijabla naziv="DomainObject.Predmet.ProtustrankaFormatedOIB_1">  Elin d.o.o., OIB 74373109505 zastupanog po punomoćniku Alirami Akiki</derivirana_varijabla>
  </DomainObject.Predmet.ProtustrankaFormatedOIB>
  <DomainObject.Predmet.ProtustrankaFormatedWithAdress>
    <izvorni_sadrzaj> Elin d.o.o., Šetalište dr. Franje Tuđmana 13, 47000 Karlovac zastupanog po punomoćniku Alirami Akiki</izvorni_sadrzaj>
    <derivirana_varijabla naziv="DomainObject.Predmet.ProtustrankaFormatedWithAdress_1"> Elin d.o.o., Šetalište dr. Franje Tuđmana 13, 47000 Karlovac zastupanog po punomoćniku Alirami Akiki</derivirana_varijabla>
  </DomainObject.Predmet.ProtustrankaFormatedWithAdress>
  <DomainObject.Predmet.ProtustrankaFormatedWithAdressOIB>
    <izvorni_sadrzaj> Elin d.o.o., OIB 74373109505, Šetalište dr. Franje Tuđmana 13, 47000 Karlovac zastupanog po punomoćniku Alirami Akiki</izvorni_sadrzaj>
    <derivirana_varijabla naziv="DomainObject.Predmet.ProtustrankaFormatedWithAdressOIB_1"> Elin d.o.o., OIB 74373109505, Šetalište dr. Franje Tuđmana 13, 47000 Karlovac zastupanog po punomoćniku Alirami Akiki</derivirana_varijabla>
  </DomainObject.Predmet.ProtustrankaFormatedWithAdressOIB>
  <DomainObject.Predmet.ProtustrankaWithAdress>
    <izvorni_sadrzaj>Elin d.o.o. Šetalište dr. Franje Tuđmana 13, 47000 Karlovac</izvorni_sadrzaj>
    <derivirana_varijabla naziv="DomainObject.Predmet.ProtustrankaWithAdress_1">Elin d.o.o. Šetalište dr. Franje Tuđmana 13, 47000 Karlovac</derivirana_varijabla>
  </DomainObject.Predmet.ProtustrankaWithAdress>
  <DomainObject.Predmet.ProtustrankaWithAdressOIB>
    <izvorni_sadrzaj>Elin d.o.o., OIB 74373109505, Šetalište dr. Franje Tuđmana 13, 47000 Karlovac</izvorni_sadrzaj>
    <derivirana_varijabla naziv="DomainObject.Predmet.ProtustrankaWithAdressOIB_1">Elin d.o.o., OIB 74373109505, Šetalište dr. Franje Tuđmana 13, 47000 Karlovac</derivirana_varijabla>
  </DomainObject.Predmet.ProtustrankaWithAdressOIB>
  <DomainObject.Predmet.ProtustrankaNazivFormated>
    <izvorni_sadrzaj>Elin d.o.o.</izvorni_sadrzaj>
    <derivirana_varijabla naziv="DomainObject.Predmet.ProtustrankaNazivFormated_1">Elin d.o.o.</derivirana_varijabla>
  </DomainObject.Predmet.ProtustrankaNazivFormated>
  <DomainObject.Predmet.ProtustrankaNazivFormatedOIB>
    <izvorni_sadrzaj>Elin d.o.o., OIB 74373109505</izvorni_sadrzaj>
    <derivirana_varijabla naziv="DomainObject.Predmet.ProtustrankaNazivFormatedOIB_1">Elin d.o.o., OIB 74373109505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46. - M. Praljak </izvorni_sadrzaj>
    <derivirana_varijabla naziv="DomainObject.Predmet.Referada.Naziv_1">46. - M. Praljak </derivirana_varijabla>
  </DomainObject.Predmet.Referada.Naziv>
  <DomainObject.Predmet.Referada.Oznaka>
    <izvorni_sadrzaj>46.</izvorni_sadrzaj>
    <derivirana_varijabla naziv="DomainObject.Predmet.Referada.Oznaka_1">46.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Praljak</izvorni_sadrzaj>
    <derivirana_varijabla naziv="DomainObject.Predmet.Referada.Sudac_1">Maja Praljak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 Podružnica Karlovac</izvorni_sadrzaj>
    <derivirana_varijabla naziv="DomainObject.Predmet.StrankaFormated_1">  FINA Regionalni centar Zagreb Podružnica Karlovac</derivirana_varijabla>
  </DomainObject.Predmet.StrankaFormated>
  <DomainObject.Predmet.StrankaFormatedOIB>
    <izvorni_sadrzaj>  FINA Regionalni centar Zagreb Podružnica Karlovac, OIB 85821130368</izvorni_sadrzaj>
    <derivirana_varijabla naziv="DomainObject.Predmet.StrankaFormatedOIB_1">  FINA Regionalni centar Zagreb Podružnica Karlovac, OIB 85821130368</derivirana_varijabla>
  </DomainObject.Predmet.StrankaFormatedOIB>
  <DomainObject.Predmet.StrankaFormatedWithAdress>
    <izvorni_sadrzaj> FINA Regionalni centar Zagreb Podružnica Karlovac, Vitezovićeva 1, 47000 Karlovac</izvorni_sadrzaj>
    <derivirana_varijabla naziv="DomainObject.Predmet.StrankaFormatedWithAdress_1"> FINA Regionalni centar Zagreb Podružnica Karlovac, Vitezovićeva 1, 47000 Karlovac</derivirana_varijabla>
  </DomainObject.Predmet.StrankaFormatedWithAdress>
  <DomainObject.Predmet.StrankaFormatedWithAdressOIB>
    <izvorni_sadrzaj> FINA Regionalni centar Zagreb Podružnica Karlovac, OIB 85821130368, Vitezovićeva 1, 47000 Karlovac</izvorni_sadrzaj>
    <derivirana_varijabla naziv="DomainObject.Predmet.StrankaFormatedWithAdressOIB_1"> FINA Regionalni centar Zagreb Podružnica Karlovac, OIB 85821130368, Vitezovićeva 1, 47000 Karlovac</derivirana_varijabla>
  </DomainObject.Predmet.StrankaFormatedWithAdressOIB>
  <DomainObject.Predmet.StrankaWithAdress>
    <izvorni_sadrzaj>FINA Regionalni centar Zagreb Podružnica Karlovac Vitezovićeva 1,47000 Karlovac</izvorni_sadrzaj>
    <derivirana_varijabla naziv="DomainObject.Predmet.StrankaWithAdress_1">FINA Regionalni centar Zagreb Podružnica Karlovac Vitezovićeva 1,47000 Karlovac</derivirana_varijabla>
  </DomainObject.Predmet.StrankaWithAdress>
  <DomainObject.Predmet.StrankaWithAdressOIB>
    <izvorni_sadrzaj>FINA Regionalni centar Zagreb Podružnica Karlovac, OIB 85821130368, Vitezovićeva 1,47000 Karlovac</izvorni_sadrzaj>
    <derivirana_varijabla naziv="DomainObject.Predmet.StrankaWithAdressOIB_1">FINA Regionalni centar Zagreb Podružnica Karlovac, OIB 85821130368, Vitezovićeva 1,47000 Karlovac</derivirana_varijabla>
  </DomainObject.Predmet.StrankaWithAdressOIB>
  <DomainObject.Predmet.StrankaNazivFormated>
    <izvorni_sadrzaj>FINA Regionalni centar Zagreb Podružnica Karlovac</izvorni_sadrzaj>
    <derivirana_varijabla naziv="DomainObject.Predmet.StrankaNazivFormated_1">FINA Regionalni centar Zagreb Podružnica Karlovac</derivirana_varijabla>
  </DomainObject.Predmet.StrankaNazivFormated>
  <DomainObject.Predmet.StrankaNazivFormatedOIB>
    <izvorni_sadrzaj>FINA Regionalni centar Zagreb Podružnica Karlovac, OIB 85821130368</izvorni_sadrzaj>
    <derivirana_varijabla naziv="DomainObject.Predmet.StrankaNazivFormatedOIB_1">FINA Regionalni centar Zagreb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46. - M. Praljak </izvorni_sadrzaj>
    <derivirana_varijabla naziv="DomainObject.Predmet.TrenutnaLokacijaSpisa.Naziv_1">46. - M. Praljak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 Podružnica Karlovac</item>
    </izvorni_sadrzaj>
    <derivirana_varijabla naziv="DomainObject.Predmet.StrankaListFormated_1">
      <item>FINA Regionalni centar Zagreb Podružnica Karlovac</item>
    </derivirana_varijabla>
  </DomainObject.Predmet.StrankaListFormated>
  <DomainObject.Predmet.StrankaListFormatedOIB>
    <izvorni_sadrzaj>
      <item>FINA Regionalni centar Zagreb Podružnica Karlovac, OIB 85821130368</item>
    </izvorni_sadrzaj>
    <derivirana_varijabla naziv="DomainObject.Predmet.StrankaListFormatedOIB_1">
      <item>FINA Regionalni centar Zagreb Podružnica Karlovac, OIB 85821130368</item>
    </derivirana_varijabla>
  </DomainObject.Predmet.StrankaListFormatedOIB>
  <DomainObject.Predmet.StrankaListFormatedWithAdress>
    <izvorni_sadrzaj>
      <item>FINA Regionalni centar Zagreb Podružnica Karlovac, Vitezovićeva 1, 47000 Karlovac</item>
    </izvorni_sadrzaj>
    <derivirana_varijabla naziv="DomainObject.Predmet.StrankaListFormatedWithAdress_1">
      <item>FINA Regionalni centar Zagreb Podružnica Karlovac, Vitezovićeva 1, 47000 Karlovac</item>
    </derivirana_varijabla>
  </DomainObject.Predmet.StrankaListFormatedWithAdress>
  <DomainObject.Predmet.StrankaListFormatedWithAdressOIB>
    <izvorni_sadrzaj>
      <item>FINA Regionalni centar Zagreb Podružnica Karlovac, OIB 85821130368, Vitezovićeva 1, 47000 Karlovac</item>
    </izvorni_sadrzaj>
    <derivirana_varijabla naziv="DomainObject.Predmet.StrankaListFormatedWithAdressOIB_1">
      <item>FINA Regionalni centar Zagreb Podružnica Karlovac, OIB 85821130368, Vitezovićeva 1, 47000 Karlovac</item>
    </derivirana_varijabla>
  </DomainObject.Predmet.StrankaListFormatedWithAdressOIB>
  <DomainObject.Predmet.StrankaListNazivFormated>
    <izvorni_sadrzaj>
      <item>FINA Regionalni centar Zagreb Podružnica Karlovac</item>
    </izvorni_sadrzaj>
    <derivirana_varijabla naziv="DomainObject.Predmet.StrankaListNazivFormated_1">
      <item>FINA Regionalni centar Zagreb Podružnica Karlovac</item>
    </derivirana_varijabla>
  </DomainObject.Predmet.StrankaListNazivFormated>
  <DomainObject.Predmet.StrankaListNazivFormatedOIB>
    <izvorni_sadrzaj>
      <item>FINA Regionalni centar Zagreb Podružnica Karlovac, OIB 85821130368</item>
    </izvorni_sadrzaj>
    <derivirana_varijabla naziv="DomainObject.Predmet.StrankaListNazivFormatedOIB_1">
      <item>FINA Regionalni centar Zagreb Podružnica Karlovac, OIB 85821130368</item>
    </derivirana_varijabla>
  </DomainObject.Predmet.StrankaListNazivFormatedOIB>
  <DomainObject.Predmet.ProtuStrankaListFormated>
    <izvorni_sadrzaj>
      <item>Elin d.o.o. zastupanog po punomoćniku Alirami Akiki</item>
    </izvorni_sadrzaj>
    <derivirana_varijabla naziv="DomainObject.Predmet.ProtuStrankaListFormated_1">
      <item>Elin d.o.o. zastupanog po punomoćniku Alirami Akiki</item>
    </derivirana_varijabla>
  </DomainObject.Predmet.ProtuStrankaListFormated>
  <DomainObject.Predmet.ProtuStrankaListFormatedOIB>
    <izvorni_sadrzaj>
      <item>Elin d.o.o., OIB 74373109505 zastupanog po punomoćniku Alirami Akiki</item>
    </izvorni_sadrzaj>
    <derivirana_varijabla naziv="DomainObject.Predmet.ProtuStrankaListFormatedOIB_1">
      <item>Elin d.o.o., OIB 74373109505 zastupanog po punomoćniku Alirami Akiki</item>
    </derivirana_varijabla>
  </DomainObject.Predmet.ProtuStrankaListFormatedOIB>
  <DomainObject.Predmet.ProtuStrankaListFormatedWithAdress>
    <izvorni_sadrzaj>
      <item>Elin d.o.o., Šetalište dr. Franje Tuđmana 13, 47000 Karlovac zastupanog po punomoćniku Alirami Akiki</item>
    </izvorni_sadrzaj>
    <derivirana_varijabla naziv="DomainObject.Predmet.ProtuStrankaListFormatedWithAdress_1">
      <item>Elin d.o.o., Šetalište dr. Franje Tuđmana 13, 47000 Karlovac zastupanog po punomoćniku Alirami Akiki</item>
    </derivirana_varijabla>
  </DomainObject.Predmet.ProtuStrankaListFormatedWithAdress>
  <DomainObject.Predmet.ProtuStrankaListFormatedWithAdressOIB>
    <izvorni_sadrzaj>
      <item>Elin d.o.o., OIB 74373109505, Šetalište dr. Franje Tuđmana 13, 47000 Karlovac zastupanog po punomoćniku Alirami Akiki</item>
    </izvorni_sadrzaj>
    <derivirana_varijabla naziv="DomainObject.Predmet.ProtuStrankaListFormatedWithAdressOIB_1">
      <item>Elin d.o.o., OIB 74373109505, Šetalište dr. Franje Tuđmana 13, 47000 Karlovac zastupanog po punomoćniku Alirami Akiki</item>
    </derivirana_varijabla>
  </DomainObject.Predmet.ProtuStrankaListFormatedWithAdressOIB>
  <DomainObject.Predmet.ProtuStrankaListNazivFormated>
    <izvorni_sadrzaj>
      <item>Elin d.o.o.</item>
    </izvorni_sadrzaj>
    <derivirana_varijabla naziv="DomainObject.Predmet.ProtuStrankaListNazivFormated_1">
      <item>Elin d.o.o.</item>
    </derivirana_varijabla>
  </DomainObject.Predmet.ProtuStrankaListNazivFormated>
  <DomainObject.Predmet.ProtuStrankaListNazivFormatedOIB>
    <izvorni_sadrzaj>
      <item>Elin d.o.o., OIB 74373109505</item>
    </izvorni_sadrzaj>
    <derivirana_varijabla naziv="DomainObject.Predmet.ProtuStrankaListNazivFormatedOIB_1">
      <item>Elin d.o.o., OIB 74373109505</item>
    </derivirana_varijabla>
  </DomainObject.Predmet.ProtuStrankaListNazivFormatedOIB>
  <DomainObject.Predmet.OstaliListFormated>
    <izvorni_sadrzaj>
      <item>Alirami Akiki punomoćnik sudionika u postupku Elin d.o.o.</item>
      <item>ŽDO KARLOVAC</item>
      <item>KARLOVAČKA BANKA dioničko društvo</item>
      <item>Addiko Bank dioničko društvo</item>
    </izvorni_sadrzaj>
    <derivirana_varijabla naziv="DomainObject.Predmet.OstaliListFormated_1">
      <item>Alirami Akiki punomoćnik sudionika u postupku Elin d.o.o.</item>
      <item>ŽDO KARLOVAC</item>
      <item>KARLOVAČKA BANKA dioničko društvo</item>
      <item>Addiko Bank dioničko društvo</item>
    </derivirana_varijabla>
  </DomainObject.Predmet.OstaliListFormated>
  <DomainObject.Predmet.OstaliListFormatedOIB>
    <izvorni_sadrzaj>
      <item>Alirami Akiki, OIB 93935976619 punomoćnik sudionika u postupku Elin d.o.o.</item>
      <item>ŽDO KARLOVAC</item>
      <item>KARLOVAČKA BANKA dioničko društvo, OIB 08106331075</item>
      <item>Addiko Bank dioničko društvo, OIB 14036333877</item>
    </izvorni_sadrzaj>
    <derivirana_varijabla naziv="DomainObject.Predmet.OstaliListFormatedOIB_1">
      <item>Alirami Akiki, OIB 93935976619 punomoćnik sudionika u postupku Elin d.o.o.</item>
      <item>ŽDO KARLOVAC</item>
      <item>KARLOVAČKA BANKA dioničko društvo, OIB 08106331075</item>
      <item>Addiko Bank dioničko društvo, OIB 14036333877</item>
    </derivirana_varijabla>
  </DomainObject.Predmet.OstaliListFormatedOIB>
  <DomainObject.Predmet.OstaliListFormatedWithAdress>
    <izvorni_sadrzaj>
      <item>Alirami Akiki, Dr. Vladka Mačeka 14, 47000 Karlovac punomoćnik sudionika u postupku Elin d.o.o.</item>
      <item>ŽDO KARLOVAC, Trg hrvatskih branitelja 1, 47000 Karlovac</item>
      <item>KARLOVAČKA BANKA dioničko društvo, Ivana Gorana Kovačića 1, 47000 Karlovac</item>
      <item>Addiko Bank dioničko društvo, Slavonska avenija 6, 10000 Zagreb</item>
    </izvorni_sadrzaj>
    <derivirana_varijabla naziv="DomainObject.Predmet.OstaliListFormatedWithAdress_1">
      <item>Alirami Akiki, Dr. Vladka Mačeka 14, 47000 Karlovac punomoćnik sudionika u postupku Elin d.o.o.</item>
      <item>ŽDO KARLOVAC, Trg hrvatskih branitelja 1, 47000 Karlovac</item>
      <item>KARLOVAČKA BANKA dioničko društvo, Ivana Gorana Kovačića 1, 47000 Karlovac</item>
      <item>Addiko Bank dioničko društvo, Slavonska avenija 6, 10000 Zagreb</item>
    </derivirana_varijabla>
  </DomainObject.Predmet.OstaliListFormatedWithAdress>
  <DomainObject.Predmet.OstaliListFormatedWithAdressOIB>
    <izvorni_sadrzaj>
      <item>Alirami Akiki, OIB 93935976619, Dr. Vladka Mačeka 14, 47000 Karlovac punomoćnik sudionika u postupku Elin d.o.o.</item>
      <item>ŽDO KARLOVAC, Trg hrvatskih branitelja 1, 47000 Karlovac</item>
      <item>KARLOVAČKA BANKA dioničko društvo, OIB 08106331075, Ivana Gorana Kovačića 1, 47000 Karlovac</item>
      <item>Addiko Bank dioničko društvo, OIB 14036333877, Slavonska avenija 6, 10000 Zagreb</item>
    </izvorni_sadrzaj>
    <derivirana_varijabla naziv="DomainObject.Predmet.OstaliListFormatedWithAdressOIB_1">
      <item>Alirami Akiki, OIB 93935976619, Dr. Vladka Mačeka 14, 47000 Karlovac punomoćnik sudionika u postupku Elin d.o.o.</item>
      <item>ŽDO KARLOVAC, Trg hrvatskih branitelja 1, 47000 Karlovac</item>
      <item>KARLOVAČKA BANKA dioničko društvo, OIB 08106331075, Ivana Gorana Kovačića 1, 47000 Karlovac</item>
      <item>Addiko Bank dioničko društvo, OIB 14036333877, Slavonska avenija 6, 10000 Zagreb</item>
    </derivirana_varijabla>
  </DomainObject.Predmet.OstaliListFormatedWithAdressOIB>
  <DomainObject.Predmet.OstaliListNazivFormated>
    <izvorni_sadrzaj>
      <item>Alirami Akiki</item>
      <item>ŽDO KARLOVAC</item>
      <item>KARLOVAČKA BANKA dioničko društvo</item>
      <item>Addiko Bank dioničko društvo</item>
    </izvorni_sadrzaj>
    <derivirana_varijabla naziv="DomainObject.Predmet.OstaliListNazivFormated_1">
      <item>Alirami Akiki</item>
      <item>ŽDO KARLOVAC</item>
      <item>KARLOVAČKA BANKA dioničko društvo</item>
      <item>Addiko Bank dioničko društvo</item>
    </derivirana_varijabla>
  </DomainObject.Predmet.OstaliListNazivFormated>
  <DomainObject.Predmet.OstaliListNazivFormatedOIB>
    <izvorni_sadrzaj>
      <item>Alirami Akiki, OIB 93935976619</item>
      <item>ŽDO KARLOVAC</item>
      <item>KARLOVAČKA BANKA dioničko društvo, OIB 08106331075</item>
      <item>Addiko Bank dioničko društvo, OIB 14036333877</item>
    </izvorni_sadrzaj>
    <derivirana_varijabla naziv="DomainObject.Predmet.OstaliListNazivFormatedOIB_1">
      <item>Alirami Akiki, OIB 93935976619</item>
      <item>ŽDO KARLOVAC</item>
      <item>KARLOVAČKA BANKA dioničko društvo, OIB 08106331075</item>
      <item>Addiko Bank dioničko društvo, OIB 14036333877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19. prosinca 2019.</izvorni_sadrzaj>
    <derivirana_varijabla naziv="DomainObject.Datum_1">19. prosinca 2019.</derivirana_varijabla>
  </DomainObject.Datum>
  <DomainObject.PoslovniBrojDokumenta>
    <izvorni_sadrzaj>St-4712/2016-43</izvorni_sadrzaj>
    <derivirana_varijabla naziv="DomainObject.PoslovniBrojDokumenta_1">St-4712/2016-43</derivirana_varijabla>
  </DomainObject.PoslovniBrojDokumenta>
  <DomainObject.Predmet.StrankaIDrugi>
    <izvorni_sadrzaj>FINA Regionalni centar Zagreb Podružnica Karlovac</izvorni_sadrzaj>
    <derivirana_varijabla naziv="DomainObject.Predmet.StrankaIDrugi_1">FINA Regionalni centar Zagreb Podružnica Karlovac</derivirana_varijabla>
  </DomainObject.Predmet.StrankaIDrugi>
  <DomainObject.Predmet.ProtustrankaIDrugi>
    <izvorni_sadrzaj>Elin d.o.o.</izvorni_sadrzaj>
    <derivirana_varijabla naziv="DomainObject.Predmet.ProtustrankaIDrugi_1">Elin d.o.o.</derivirana_varijabla>
  </DomainObject.Predmet.ProtustrankaIDrugi>
  <DomainObject.Predmet.StrankaIDrugiAdressOIB>
    <izvorni_sadrzaj>FINA Regionalni centar Zagreb Podružnica Karlovac, OIB 85821130368, Vitezovićeva 1, 47000 Karlovac</izvorni_sadrzaj>
    <derivirana_varijabla naziv="DomainObject.Predmet.StrankaIDrugiAdressOIB_1">FINA Regionalni centar Zagreb Podružnica Karlovac, OIB 85821130368, Vitezovićeva 1, 47000 Karlovac</derivirana_varijabla>
  </DomainObject.Predmet.StrankaIDrugiAdressOIB>
  <DomainObject.Predmet.ProtustrankaIDrugiAdressOIB>
    <izvorni_sadrzaj>Elin d.o.o., OIB 74373109505, Šetalište dr. Franje Tuđmana 13, 47000 Karlovac</izvorni_sadrzaj>
    <derivirana_varijabla naziv="DomainObject.Predmet.ProtustrankaIDrugiAdressOIB_1">Elin d.o.o., OIB 74373109505, Šetalište dr. Franje Tuđmana 13,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Elin d.o.o.</item>
      <item>FINA Regionalni centar Zagreb Podružnica Karlovac</item>
      <item>Alirami Akiki</item>
      <item>ŽDO KARLOVAC</item>
      <item>KARLOVAČKA BANKA dioničko društvo</item>
      <item>Addiko Bank dioničko društvo</item>
    </izvorni_sadrzaj>
    <derivirana_varijabla naziv="DomainObject.Predmet.SudioniciListNaziv_1">
      <item>Elin d.o.o.</item>
      <item>FINA Regionalni centar Zagreb Podružnica Karlovac</item>
      <item>Alirami Akiki</item>
      <item>ŽDO KARLOVAC</item>
      <item>KARLOVAČKA BANKA dioničko društvo</item>
      <item>Addiko Bank dioničko društvo</item>
    </derivirana_varijabla>
  </DomainObject.Predmet.SudioniciListNaziv>
  <DomainObject.Predmet.SudioniciListAdressOIB>
    <izvorni_sadrzaj>
      <item>Elin d.o.o., OIB 74373109505, Šetalište dr. Franje Tuđmana 13,47000 Karlovac</item>
      <item>FINA Regionalni centar Zagreb Podružnica Karlovac, OIB 85821130368, Vitezovićeva 1,47000 Karlovac</item>
      <item>Alirami Akiki, OIB 93935976619, Dr. Vladka Mačeka 14,47000 Karlovac</item>
      <item>ŽDO KARLOVAC, Trg hrvatskih branitelja 1,47000 Karlovac</item>
      <item>KARLOVAČKA BANKA dioničko društvo, OIB 08106331075, Ivana Gorana Kovačića 1,47000 Karlovac</item>
      <item>Addiko Bank dioničko društvo, OIB 14036333877, Slavonska avenija 6,10000 Zagreb</item>
    </izvorni_sadrzaj>
    <derivirana_varijabla naziv="DomainObject.Predmet.SudioniciListAdressOIB_1">
      <item>Elin d.o.o., OIB 74373109505, Šetalište dr. Franje Tuđmana 13,47000 Karlovac</item>
      <item>FINA Regionalni centar Zagreb Podružnica Karlovac, OIB 85821130368, Vitezovićeva 1,47000 Karlovac</item>
      <item>Alirami Akiki, OIB 93935976619, Dr. Vladka Mačeka 14,47000 Karlovac</item>
      <item>ŽDO KARLOVAC, Trg hrvatskih branitelja 1,47000 Karlovac</item>
      <item>KARLOVAČKA BANKA dioničko društvo, OIB 08106331075, Ivana Gorana Kovačića 1,47000 Karlovac</item>
      <item>Addiko Bank dioničko društvo, OIB 14036333877, Slavonska avenija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74373109505</item>
      <item>, OIB 85821130368</item>
      <item>, OIB 93935976619</item>
      <item>, OIB null</item>
      <item>, OIB 08106331075</item>
      <item>, OIB 14036333877</item>
    </izvorni_sadrzaj>
    <derivirana_varijabla naziv="DomainObject.Predmet.SudioniciListNazivOIB_1">
      <item>, OIB 74373109505</item>
      <item>, OIB 85821130368</item>
      <item>, OIB 93935976619</item>
      <item>, OIB null</item>
      <item>, OIB 08106331075</item>
      <item>, OIB 14036333877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Rakarec, OIB 64132194100, Črnkovec 16 Velika Gorica</item>
    </izvorni_sadrzaj>
    <derivirana_varijabla naziv="DomainObject.Predmet.StecajniUpraviteljiListAddressOIB_1">
      <item>Stjepan Rakarec, OIB 64132194100, Črnkovec 16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30. listopada 2015.</izvorni_sadrzaj>
    <derivirana_varijabla naziv="DomainObject.Predmet.DatumPocetkaProcesa_1">30. listopada 2015.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3</properties:Pages>
  <properties:Words>819</properties:Words>
  <properties:Characters>4739</properties:Characters>
  <properties:Lines>132</properties:Lines>
  <properties:Paragraphs>46</properties:Paragraphs>
  <properties:TotalTime>66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REPUBLIKA HRVATSKA</vt:lpstr>
      <vt:lpstr>REPUBLIKA HRVATSKA</vt:lpstr>
    </vt:vector>
  </properties:TitlesOfParts>
  <properties:LinksUpToDate>false</properties:LinksUpToDate>
  <properties:CharactersWithSpaces>5634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2019-12-19T08:21:00Z</dcterms:created>
  <dc:creator>gzubak</dc:creator>
  <cp:lastModifiedBy>Nikolina Krunić</cp:lastModifiedBy>
  <dcterms:modified xmlns:xsi="http://www.w3.org/2001/XMLSchema-instance" xsi:type="dcterms:W3CDTF">2019-12-19T09:50:00Z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St-4712/2016-43 / Zapisnik - Skupština vjerovnika (14. zapisnik - skupština - obustava i zaključenje po čl. 293. SZ-a od 19.12.2019..docx)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